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北京市大兴区黄村镇市民活动中心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——黄村镇体育设施更换及维护经费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项目申报单位（科室）：黄村镇市民活动中心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项目申报时间：2024年9月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黄村镇体育设施更换及维护经费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市民活动中心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刘冠林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18600005854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文化体育与传媒支出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其他政府购买服务类项目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2070199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根据区体育局相关工作要求，对黄村镇各村（社区）内损坏的体育设施进行更换及维护保养，以确保辖区内村居民能够安全有效地进行体育活动。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主要内容：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对各村（社区）内损坏的体育设施进行更换及维护保养。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绩效目标：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通过对各村（社区）内损坏的体育设施进行更换及维护保养，以确保辖区内村居民能够安全有效地进行体育活动。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125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单位：市民活动中心                                                         万元（保留六位小数）</w:t>
      </w:r>
    </w:p>
    <w:tbl>
      <w:tblPr>
        <w:tblStyle w:val="5"/>
        <w:tblW w:w="14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858"/>
        <w:gridCol w:w="870"/>
        <w:gridCol w:w="1305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858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87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11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体育设施更换及维护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58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58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7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6838" w:h="11906" w:orient="landscape"/>
      <w:pgMar w:top="1803" w:right="1440" w:bottom="577" w:left="1125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0847E14"/>
    <w:rsid w:val="017311EE"/>
    <w:rsid w:val="02F74BED"/>
    <w:rsid w:val="0304067F"/>
    <w:rsid w:val="04A90D5E"/>
    <w:rsid w:val="084A6CA8"/>
    <w:rsid w:val="0888678D"/>
    <w:rsid w:val="09697100"/>
    <w:rsid w:val="09D5642F"/>
    <w:rsid w:val="0A5D4D63"/>
    <w:rsid w:val="0B987394"/>
    <w:rsid w:val="0C0A68F6"/>
    <w:rsid w:val="0D814CB6"/>
    <w:rsid w:val="0F730A14"/>
    <w:rsid w:val="0FBA585B"/>
    <w:rsid w:val="111B6FD1"/>
    <w:rsid w:val="11612713"/>
    <w:rsid w:val="11A41F66"/>
    <w:rsid w:val="13F73D10"/>
    <w:rsid w:val="147A4E10"/>
    <w:rsid w:val="151627A4"/>
    <w:rsid w:val="17452D25"/>
    <w:rsid w:val="17A35B33"/>
    <w:rsid w:val="17D426A8"/>
    <w:rsid w:val="17F23C73"/>
    <w:rsid w:val="19EF0419"/>
    <w:rsid w:val="1B6D1F0E"/>
    <w:rsid w:val="1E841110"/>
    <w:rsid w:val="1F746526"/>
    <w:rsid w:val="200604DC"/>
    <w:rsid w:val="213657BF"/>
    <w:rsid w:val="24DC3E0A"/>
    <w:rsid w:val="26315635"/>
    <w:rsid w:val="273B4C35"/>
    <w:rsid w:val="27952CFE"/>
    <w:rsid w:val="28AC5D49"/>
    <w:rsid w:val="29CC3C22"/>
    <w:rsid w:val="2A7740BB"/>
    <w:rsid w:val="2BA22524"/>
    <w:rsid w:val="2C187F64"/>
    <w:rsid w:val="2C8320DA"/>
    <w:rsid w:val="2D4B28DF"/>
    <w:rsid w:val="2E280A31"/>
    <w:rsid w:val="2EB06C16"/>
    <w:rsid w:val="2F1034C5"/>
    <w:rsid w:val="2F471EE1"/>
    <w:rsid w:val="2FD56706"/>
    <w:rsid w:val="308113CB"/>
    <w:rsid w:val="317119AA"/>
    <w:rsid w:val="31D72563"/>
    <w:rsid w:val="3282506A"/>
    <w:rsid w:val="32C259B5"/>
    <w:rsid w:val="3358764C"/>
    <w:rsid w:val="33EC7B9C"/>
    <w:rsid w:val="34B53ED7"/>
    <w:rsid w:val="36DA56AC"/>
    <w:rsid w:val="375C2CDF"/>
    <w:rsid w:val="38AA696C"/>
    <w:rsid w:val="3A107FD3"/>
    <w:rsid w:val="3A874A9B"/>
    <w:rsid w:val="3ABB349A"/>
    <w:rsid w:val="3EE01BB7"/>
    <w:rsid w:val="40A667E1"/>
    <w:rsid w:val="41173267"/>
    <w:rsid w:val="41F96BE0"/>
    <w:rsid w:val="42492E4D"/>
    <w:rsid w:val="42757194"/>
    <w:rsid w:val="42BB4372"/>
    <w:rsid w:val="42BB570A"/>
    <w:rsid w:val="43941EA8"/>
    <w:rsid w:val="456561ED"/>
    <w:rsid w:val="45CD5F6C"/>
    <w:rsid w:val="45DE5CE0"/>
    <w:rsid w:val="471F7B78"/>
    <w:rsid w:val="48243B68"/>
    <w:rsid w:val="48A22238"/>
    <w:rsid w:val="48EF0147"/>
    <w:rsid w:val="4A5C4A8C"/>
    <w:rsid w:val="4AE22767"/>
    <w:rsid w:val="4B5A112C"/>
    <w:rsid w:val="4B5E7B32"/>
    <w:rsid w:val="4C143349"/>
    <w:rsid w:val="4C5216C4"/>
    <w:rsid w:val="4D7814A6"/>
    <w:rsid w:val="4D8B26C5"/>
    <w:rsid w:val="4E7B1FCD"/>
    <w:rsid w:val="4F791EF0"/>
    <w:rsid w:val="4F815F87"/>
    <w:rsid w:val="50A770DF"/>
    <w:rsid w:val="50F70CE1"/>
    <w:rsid w:val="51C32D2F"/>
    <w:rsid w:val="51DB1A90"/>
    <w:rsid w:val="525875A7"/>
    <w:rsid w:val="53381997"/>
    <w:rsid w:val="545C0475"/>
    <w:rsid w:val="57D342A4"/>
    <w:rsid w:val="589D71F0"/>
    <w:rsid w:val="58D377F5"/>
    <w:rsid w:val="59467262"/>
    <w:rsid w:val="5B761E9C"/>
    <w:rsid w:val="5BA03282"/>
    <w:rsid w:val="5C1075D7"/>
    <w:rsid w:val="5D4A5A6C"/>
    <w:rsid w:val="5DCA6E6D"/>
    <w:rsid w:val="5EFB7FF4"/>
    <w:rsid w:val="5F214EA0"/>
    <w:rsid w:val="60A66321"/>
    <w:rsid w:val="60D300EA"/>
    <w:rsid w:val="61725956"/>
    <w:rsid w:val="651C2939"/>
    <w:rsid w:val="651F6720"/>
    <w:rsid w:val="652006F9"/>
    <w:rsid w:val="65340A3C"/>
    <w:rsid w:val="66425210"/>
    <w:rsid w:val="6700318D"/>
    <w:rsid w:val="67DA0E5D"/>
    <w:rsid w:val="69762CED"/>
    <w:rsid w:val="6AC769BB"/>
    <w:rsid w:val="6AFC0F74"/>
    <w:rsid w:val="6D535020"/>
    <w:rsid w:val="6F681132"/>
    <w:rsid w:val="6FD06C0F"/>
    <w:rsid w:val="70726F06"/>
    <w:rsid w:val="727E1565"/>
    <w:rsid w:val="72B77753"/>
    <w:rsid w:val="73231CF3"/>
    <w:rsid w:val="73A070BE"/>
    <w:rsid w:val="752B4646"/>
    <w:rsid w:val="76466098"/>
    <w:rsid w:val="777B6C8F"/>
    <w:rsid w:val="77FE2783"/>
    <w:rsid w:val="782A7532"/>
    <w:rsid w:val="78B75196"/>
    <w:rsid w:val="78D44148"/>
    <w:rsid w:val="78D51346"/>
    <w:rsid w:val="796849BB"/>
    <w:rsid w:val="7A005E33"/>
    <w:rsid w:val="7ABF29EE"/>
    <w:rsid w:val="7B207590"/>
    <w:rsid w:val="7C8D7F4E"/>
    <w:rsid w:val="7CE21F1D"/>
    <w:rsid w:val="7D8234F7"/>
    <w:rsid w:val="7D921593"/>
    <w:rsid w:val="7E682436"/>
    <w:rsid w:val="7E9A65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2018-09-27T09:39:00Z</cp:lastPrinted>
  <dcterms:modified xsi:type="dcterms:W3CDTF">2024-08-30T03:38:10Z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